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E2B4B" w:rsidP="002E2B4B" w:rsidRDefault="002E2B4B" w14:paraId="1E59FF7C" w14:textId="77777777">
      <w:pPr>
        <w:rPr>
          <w:lang w:val="nl-NL"/>
        </w:rPr>
      </w:pPr>
    </w:p>
    <w:p w:rsidRPr="002E2B4B" w:rsidR="002E2B4B" w:rsidP="12529650" w:rsidRDefault="002E2B4B" w14:paraId="7DAAF3D6" w14:textId="14D669BB">
      <w:pPr>
        <w:rPr>
          <w:b w:val="1"/>
          <w:bCs w:val="1"/>
          <w:lang w:val="nl-NL"/>
        </w:rPr>
      </w:pPr>
      <w:r w:rsidRPr="12529650" w:rsidR="002E2B4B">
        <w:rPr>
          <w:b w:val="1"/>
          <w:bCs w:val="1"/>
          <w:lang w:val="nl-NL"/>
        </w:rPr>
        <w:t xml:space="preserve">Bijlage </w:t>
      </w:r>
      <w:r w:rsidRPr="12529650" w:rsidR="5605C2AA">
        <w:rPr>
          <w:b w:val="1"/>
          <w:bCs w:val="1"/>
          <w:lang w:val="nl-NL"/>
        </w:rPr>
        <w:t>7</w:t>
      </w:r>
      <w:r w:rsidRPr="12529650" w:rsidR="002E2B4B">
        <w:rPr>
          <w:b w:val="1"/>
          <w:bCs w:val="1"/>
          <w:lang w:val="nl-NL"/>
        </w:rPr>
        <w:t xml:space="preserve"> </w:t>
      </w:r>
      <w:r w:rsidRPr="12529650" w:rsidR="002E2B4B">
        <w:rPr>
          <w:b w:val="1"/>
          <w:bCs w:val="1"/>
          <w:lang w:val="nl-NL"/>
        </w:rPr>
        <w:t xml:space="preserve">Verklaring inzake </w:t>
      </w:r>
      <w:r w:rsidRPr="12529650"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7"/>
      <w:footerReference w:type="default" r:id="rId8"/>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5321" w:rsidRDefault="00FD4031" w14:paraId="36D0E135" w14:textId="77777777">
    <w:pPr>
      <w:pStyle w:val="Voettekst"/>
      <w:rPr>
        <w:lang w:val="nl-NL"/>
      </w:rPr>
    </w:pPr>
    <w:r>
      <w:rPr>
        <w:lang w:val="nl-NL"/>
      </w:rPr>
      <w:t>Cluster Bedrijfsvoering</w:t>
    </w:r>
  </w:p>
  <w:p w:rsidR="006152DE" w:rsidRDefault="006152DE" w14:paraId="065C8134" w14:textId="77777777">
    <w:pPr>
      <w:pStyle w:val="Voettekst"/>
      <w:rPr>
        <w:lang w:val="nl-NL"/>
      </w:rPr>
    </w:pPr>
    <w:r>
      <w:rPr>
        <w:lang w:val="nl-NL"/>
      </w:rPr>
      <w:t>Team FIS</w:t>
    </w:r>
  </w:p>
  <w:p w:rsidRPr="006152DE" w:rsidR="006152DE" w:rsidRDefault="00FD4031" w14:paraId="25D55E4A" w14:textId="5FC969BE">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52DE"/>
    <w:rsid w:val="0089408F"/>
    <w:rsid w:val="009813D6"/>
    <w:rsid w:val="009B3B5B"/>
    <w:rsid w:val="009C548F"/>
    <w:rsid w:val="00AD0F53"/>
    <w:rsid w:val="00AE442E"/>
    <w:rsid w:val="00AF49C8"/>
    <w:rsid w:val="00BB753D"/>
    <w:rsid w:val="00BF7752"/>
    <w:rsid w:val="00D771B8"/>
    <w:rsid w:val="00EE0C4C"/>
    <w:rsid w:val="00F93692"/>
    <w:rsid w:val="00FA38A4"/>
    <w:rsid w:val="00FD4031"/>
    <w:rsid w:val="12529650"/>
    <w:rsid w:val="5605C2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4" ma:contentTypeDescription="Een nieuw document maken." ma:contentTypeScope="" ma:versionID="f1fef939a4f18aa3b439ee6aa0aadec8">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5aab1c539cad3c0de8f18061d30e4fb7"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5EC954-A077-45BA-9542-CF8942FD4208}"/>
</file>

<file path=customXml/itemProps2.xml><?xml version="1.0" encoding="utf-8"?>
<ds:datastoreItem xmlns:ds="http://schemas.openxmlformats.org/officeDocument/2006/customXml" ds:itemID="{D432EC3D-414A-4CAA-A55D-1351A64635C8}"/>
</file>

<file path=customXml/itemProps3.xml><?xml version="1.0" encoding="utf-8"?>
<ds:datastoreItem xmlns:ds="http://schemas.openxmlformats.org/officeDocument/2006/customXml" ds:itemID="{4ACFC902-8110-4BF9-9A4F-5E0AFBFC51E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Paardekooper, Nadine</cp:lastModifiedBy>
  <cp:revision>3</cp:revision>
  <dcterms:created xsi:type="dcterms:W3CDTF">2022-12-06T13:05:00Z</dcterms:created>
  <dcterms:modified xsi:type="dcterms:W3CDTF">2024-07-25T08:33:17Z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